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1CCAB7BA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91765A">
        <w:rPr>
          <w:b/>
          <w:bCs/>
          <w:sz w:val="48"/>
          <w:szCs w:val="44"/>
        </w:rPr>
        <w:t>6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71D3B2FC" w14:textId="77777777" w:rsidR="000573CE" w:rsidRDefault="0051509A" w:rsidP="006B3462">
            <w:pPr>
              <w:rPr>
                <w:rFonts w:ascii="Arial" w:hAnsi="Arial"/>
                <w:b/>
                <w:sz w:val="24"/>
                <w:szCs w:val="24"/>
              </w:rPr>
            </w:pPr>
            <w:r w:rsidRPr="00387D3B">
              <w:rPr>
                <w:rFonts w:ascii="Arial" w:hAnsi="Arial"/>
                <w:b/>
                <w:sz w:val="24"/>
                <w:szCs w:val="24"/>
              </w:rPr>
              <w:t>Travaux de terrassement de nature archéologique pour la région Midi Méditerranée</w:t>
            </w:r>
          </w:p>
          <w:p w14:paraId="7BAF2823" w14:textId="4E08624A" w:rsidR="0051509A" w:rsidRPr="00A059BC" w:rsidRDefault="0091765A" w:rsidP="001A68F1">
            <w:pPr>
              <w:rPr>
                <w:b/>
                <w:bCs/>
              </w:rPr>
            </w:pPr>
            <w:r w:rsidRPr="0091765A">
              <w:rPr>
                <w:b/>
                <w:bCs/>
              </w:rPr>
              <w:t>Lot 6 : travaux de terrassement pour les départements du Gard (30), Hérault (34), Lozère (48), Aude (11), et Pyrénées-Orientales (66)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453C3980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91765A" w:rsidRPr="0091765A">
              <w:rPr>
                <w:b/>
                <w:sz w:val="24"/>
                <w:szCs w:val="24"/>
              </w:rPr>
              <w:t xml:space="preserve">4 600 000,00 € </w:t>
            </w:r>
            <w:r w:rsidRPr="00AB0251">
              <w:rPr>
                <w:b/>
                <w:sz w:val="24"/>
                <w:szCs w:val="24"/>
              </w:rPr>
              <w:t>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0E00F54E" w:rsidR="000573CE" w:rsidRPr="00711919" w:rsidRDefault="0051509A" w:rsidP="00F2758A">
            <w:pPr>
              <w:rPr>
                <w:b/>
                <w:sz w:val="24"/>
                <w:szCs w:val="24"/>
              </w:rPr>
            </w:pPr>
            <w:r w:rsidRPr="0051509A">
              <w:rPr>
                <w:b/>
                <w:sz w:val="24"/>
                <w:szCs w:val="24"/>
              </w:rPr>
              <w:t>Midi Méditerranée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1003A0DB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91765A" w:rsidRPr="0091765A">
        <w:t xml:space="preserve">4 600 000,00 € </w:t>
      </w:r>
      <w:r w:rsidRPr="00AB0251">
        <w:t>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630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0"/>
      </w:tblGrid>
      <w:tr w:rsidR="006F4A93" w:rsidRPr="00711919" w14:paraId="3B852C38" w14:textId="77777777" w:rsidTr="001A68F1">
        <w:trPr>
          <w:trHeight w:val="397"/>
        </w:trPr>
        <w:tc>
          <w:tcPr>
            <w:tcW w:w="8630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1A68F1">
        <w:trPr>
          <w:trHeight w:val="68"/>
        </w:trPr>
        <w:tc>
          <w:tcPr>
            <w:tcW w:w="8630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110EC4F0" w:rsidR="00EB2CEA" w:rsidRDefault="006F4A93" w:rsidP="001A68F1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1A68F1">
              <w:rPr>
                <w:b/>
                <w:bCs/>
                <w:sz w:val="24"/>
                <w:szCs w:val="24"/>
              </w:rPr>
              <w:t xml:space="preserve">de </w:t>
            </w:r>
            <w:r w:rsidR="001A68F1" w:rsidRPr="001A68F1">
              <w:rPr>
                <w:b/>
                <w:bCs/>
                <w:sz w:val="24"/>
                <w:szCs w:val="24"/>
              </w:rPr>
              <w:t xml:space="preserve">travaux </w:t>
            </w:r>
            <w:r w:rsidR="001E5ED0" w:rsidRPr="001E5ED0">
              <w:rPr>
                <w:b/>
                <w:bCs/>
                <w:sz w:val="24"/>
                <w:szCs w:val="24"/>
              </w:rPr>
              <w:t>de terrassement de nature archéologique pour la région Midi Méditerranée</w:t>
            </w:r>
            <w:r w:rsidR="001E5ED0">
              <w:rPr>
                <w:b/>
                <w:bCs/>
                <w:sz w:val="24"/>
                <w:szCs w:val="24"/>
              </w:rPr>
              <w:t xml:space="preserve"> -</w:t>
            </w:r>
            <w:r w:rsidR="001E5ED0">
              <w:t xml:space="preserve"> </w:t>
            </w:r>
            <w:r w:rsidR="0091765A" w:rsidRPr="0091765A">
              <w:rPr>
                <w:b/>
                <w:bCs/>
              </w:rPr>
              <w:t>Lot 6 : travaux de terrassement pour les départements du Gard (30), Hérault (34), Lozère (48), Aude (11), et Pyrénées-Orientales (66)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814C1" w14:textId="77777777" w:rsidR="000A4BD0" w:rsidRDefault="000A4BD0">
      <w:r>
        <w:separator/>
      </w:r>
    </w:p>
  </w:endnote>
  <w:endnote w:type="continuationSeparator" w:id="0">
    <w:p w14:paraId="1C815AB7" w14:textId="77777777" w:rsidR="000A4BD0" w:rsidRDefault="000A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7F41" w14:textId="77777777" w:rsidR="00672865" w:rsidRDefault="0067286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7CCF0101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672865" w:rsidRPr="00672865">
      <w:rPr>
        <w:rFonts w:ascii="Arial" w:hAnsi="Arial"/>
        <w:sz w:val="14"/>
      </w:rPr>
      <w:t>010TX2026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46840" w14:textId="77777777" w:rsidR="00672865" w:rsidRDefault="006728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CAC0F" w14:textId="77777777" w:rsidR="000A4BD0" w:rsidRDefault="000A4BD0">
      <w:r>
        <w:separator/>
      </w:r>
    </w:p>
  </w:footnote>
  <w:footnote w:type="continuationSeparator" w:id="0">
    <w:p w14:paraId="088B7334" w14:textId="77777777" w:rsidR="000A4BD0" w:rsidRDefault="000A4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2B8C" w14:textId="77777777" w:rsidR="00672865" w:rsidRDefault="0067286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3436C" w14:textId="77777777" w:rsidR="00672865" w:rsidRDefault="0067286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9E7E6" w14:textId="77777777" w:rsidR="00672865" w:rsidRDefault="0067286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6CBF"/>
    <w:rsid w:val="000A12D8"/>
    <w:rsid w:val="000A4BD0"/>
    <w:rsid w:val="000A72BD"/>
    <w:rsid w:val="000B5D6B"/>
    <w:rsid w:val="000B76F0"/>
    <w:rsid w:val="000D00EE"/>
    <w:rsid w:val="000D2FA0"/>
    <w:rsid w:val="000D373D"/>
    <w:rsid w:val="000F3E10"/>
    <w:rsid w:val="00104D4E"/>
    <w:rsid w:val="0010564A"/>
    <w:rsid w:val="001206F3"/>
    <w:rsid w:val="001261ED"/>
    <w:rsid w:val="00133615"/>
    <w:rsid w:val="0015518C"/>
    <w:rsid w:val="001810AC"/>
    <w:rsid w:val="00181695"/>
    <w:rsid w:val="00193535"/>
    <w:rsid w:val="001A68F1"/>
    <w:rsid w:val="001B4C6E"/>
    <w:rsid w:val="001C0F3C"/>
    <w:rsid w:val="001C6A62"/>
    <w:rsid w:val="001E5ED0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10C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2628A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01A5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470E4"/>
    <w:rsid w:val="00554340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5F797C"/>
    <w:rsid w:val="00600C7E"/>
    <w:rsid w:val="00610502"/>
    <w:rsid w:val="00611622"/>
    <w:rsid w:val="006159CF"/>
    <w:rsid w:val="00626262"/>
    <w:rsid w:val="00636897"/>
    <w:rsid w:val="00656EE4"/>
    <w:rsid w:val="00663AC6"/>
    <w:rsid w:val="00672865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030D"/>
    <w:rsid w:val="008E7A2C"/>
    <w:rsid w:val="00907206"/>
    <w:rsid w:val="00907695"/>
    <w:rsid w:val="00913A37"/>
    <w:rsid w:val="0091765A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87909"/>
    <w:rsid w:val="009968BA"/>
    <w:rsid w:val="00996A19"/>
    <w:rsid w:val="009A22B3"/>
    <w:rsid w:val="009A3BAF"/>
    <w:rsid w:val="009B04E1"/>
    <w:rsid w:val="009E1BD6"/>
    <w:rsid w:val="009E50A3"/>
    <w:rsid w:val="009F1026"/>
    <w:rsid w:val="00A02EEB"/>
    <w:rsid w:val="00A059BC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B0251"/>
    <w:rsid w:val="00AC72FB"/>
    <w:rsid w:val="00AE6333"/>
    <w:rsid w:val="00AF1F51"/>
    <w:rsid w:val="00B00575"/>
    <w:rsid w:val="00B01A28"/>
    <w:rsid w:val="00B17CD3"/>
    <w:rsid w:val="00B2183E"/>
    <w:rsid w:val="00B3685C"/>
    <w:rsid w:val="00B45373"/>
    <w:rsid w:val="00B57999"/>
    <w:rsid w:val="00B648AD"/>
    <w:rsid w:val="00B850B5"/>
    <w:rsid w:val="00B90192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15984"/>
    <w:rsid w:val="00D301E8"/>
    <w:rsid w:val="00D50FF4"/>
    <w:rsid w:val="00D542D1"/>
    <w:rsid w:val="00D72CBA"/>
    <w:rsid w:val="00D869A6"/>
    <w:rsid w:val="00D87FDA"/>
    <w:rsid w:val="00D9134E"/>
    <w:rsid w:val="00DE1781"/>
    <w:rsid w:val="00DF168B"/>
    <w:rsid w:val="00DF38E7"/>
    <w:rsid w:val="00E13A72"/>
    <w:rsid w:val="00E16F12"/>
    <w:rsid w:val="00E32DDC"/>
    <w:rsid w:val="00E46D38"/>
    <w:rsid w:val="00E51F0C"/>
    <w:rsid w:val="00E61CFB"/>
    <w:rsid w:val="00E62921"/>
    <w:rsid w:val="00E63B9E"/>
    <w:rsid w:val="00E7527C"/>
    <w:rsid w:val="00E93A1B"/>
    <w:rsid w:val="00E96A32"/>
    <w:rsid w:val="00EA0D57"/>
    <w:rsid w:val="00EA4939"/>
    <w:rsid w:val="00EB2CEA"/>
    <w:rsid w:val="00EC3D86"/>
    <w:rsid w:val="00ED2B91"/>
    <w:rsid w:val="00ED4DC2"/>
    <w:rsid w:val="00EE1513"/>
    <w:rsid w:val="00EE34D2"/>
    <w:rsid w:val="00EF0152"/>
    <w:rsid w:val="00EF1F89"/>
    <w:rsid w:val="00F17F1B"/>
    <w:rsid w:val="00F27094"/>
    <w:rsid w:val="00F314E4"/>
    <w:rsid w:val="00F321C8"/>
    <w:rsid w:val="00F45604"/>
    <w:rsid w:val="00F478E3"/>
    <w:rsid w:val="00F5334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48</TotalTime>
  <Pages>10</Pages>
  <Words>1960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37</cp:revision>
  <cp:lastPrinted>2018-11-29T16:20:00Z</cp:lastPrinted>
  <dcterms:created xsi:type="dcterms:W3CDTF">2024-05-16T09:29:00Z</dcterms:created>
  <dcterms:modified xsi:type="dcterms:W3CDTF">2026-03-12T10:53:00Z</dcterms:modified>
</cp:coreProperties>
</file>